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57477" w14:textId="77777777" w:rsidR="008D233B" w:rsidRDefault="008D233B" w:rsidP="008D2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3E11FC48" w14:textId="77777777" w:rsidR="008D233B" w:rsidRDefault="008D233B" w:rsidP="008D233B">
      <w:pPr>
        <w:rPr>
          <w:rFonts w:ascii="Times New Roman" w:hAnsi="Times New Roman" w:cs="Times New Roman"/>
        </w:rPr>
      </w:pPr>
    </w:p>
    <w:p w14:paraId="53082428" w14:textId="77777777" w:rsidR="008D233B" w:rsidRDefault="008D233B" w:rsidP="008D233B">
      <w:pPr>
        <w:rPr>
          <w:rFonts w:ascii="Times New Roman" w:hAnsi="Times New Roman" w:cs="Times New Roman"/>
        </w:rPr>
      </w:pPr>
    </w:p>
    <w:p w14:paraId="7A5FEFBD" w14:textId="77777777" w:rsidR="008D233B" w:rsidRDefault="008D233B" w:rsidP="008D2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and William Catesby(q.v.) made a plaint of trespass and rescue against</w:t>
      </w:r>
    </w:p>
    <w:p w14:paraId="4D7D245D" w14:textId="77777777" w:rsidR="008D233B" w:rsidRDefault="008D233B" w:rsidP="008D2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FitzHugh</w:t>
      </w:r>
      <w:proofErr w:type="spellEnd"/>
      <w:r>
        <w:rPr>
          <w:rFonts w:ascii="Times New Roman" w:hAnsi="Times New Roman" w:cs="Times New Roman"/>
        </w:rPr>
        <w:t xml:space="preserve"> of Shrewsbury(q.v.).</w:t>
      </w:r>
    </w:p>
    <w:p w14:paraId="54E8E39E" w14:textId="77777777" w:rsidR="008D233B" w:rsidRDefault="008D233B" w:rsidP="008D2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05710A74" w14:textId="77777777" w:rsidR="008D233B" w:rsidRDefault="008D233B" w:rsidP="008D233B">
      <w:pPr>
        <w:rPr>
          <w:rFonts w:ascii="Times New Roman" w:hAnsi="Times New Roman" w:cs="Times New Roman"/>
        </w:rPr>
      </w:pPr>
    </w:p>
    <w:p w14:paraId="5CAAC6C0" w14:textId="77777777" w:rsidR="008D233B" w:rsidRDefault="008D233B" w:rsidP="008D233B">
      <w:pPr>
        <w:rPr>
          <w:rFonts w:ascii="Times New Roman" w:hAnsi="Times New Roman" w:cs="Times New Roman"/>
        </w:rPr>
      </w:pPr>
    </w:p>
    <w:p w14:paraId="1E979FF3" w14:textId="77777777" w:rsidR="008D233B" w:rsidRDefault="008D233B" w:rsidP="008D2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June 2019</w:t>
      </w:r>
    </w:p>
    <w:p w14:paraId="4762F823" w14:textId="77777777" w:rsidR="006B2F86" w:rsidRPr="00E71FC3" w:rsidRDefault="008D23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7C31E" w14:textId="77777777" w:rsidR="008D233B" w:rsidRDefault="008D233B" w:rsidP="00E71FC3">
      <w:r>
        <w:separator/>
      </w:r>
    </w:p>
  </w:endnote>
  <w:endnote w:type="continuationSeparator" w:id="0">
    <w:p w14:paraId="00055CC5" w14:textId="77777777" w:rsidR="008D233B" w:rsidRDefault="008D23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A5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2BFC" w14:textId="77777777" w:rsidR="008D233B" w:rsidRDefault="008D233B" w:rsidP="00E71FC3">
      <w:r>
        <w:separator/>
      </w:r>
    </w:p>
  </w:footnote>
  <w:footnote w:type="continuationSeparator" w:id="0">
    <w:p w14:paraId="63044709" w14:textId="77777777" w:rsidR="008D233B" w:rsidRDefault="008D23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3B"/>
    <w:rsid w:val="001A7C09"/>
    <w:rsid w:val="00577BD5"/>
    <w:rsid w:val="00656CBA"/>
    <w:rsid w:val="006A1F77"/>
    <w:rsid w:val="00733BE7"/>
    <w:rsid w:val="008D23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689A4"/>
  <w15:chartTrackingRefBased/>
  <w15:docId w15:val="{E8A5B92F-E525-4437-BE80-3BF64B1F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3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2019-07-04T19:40:00Z</dcterms:created>
  <dcterms:modified xsi:type="dcterms:W3CDTF">2019-07-04T19:40:00Z</dcterms:modified>
</cp:coreProperties>
</file>